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13FD7" w14:textId="77777777" w:rsidR="00A02761" w:rsidRDefault="00A02761" w:rsidP="00A027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PLOMBE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C4AE356" w14:textId="77777777" w:rsidR="00A02761" w:rsidRDefault="00A02761" w:rsidP="00A027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Tailor.</w:t>
      </w:r>
    </w:p>
    <w:p w14:paraId="500037FA" w14:textId="77777777" w:rsidR="00A02761" w:rsidRDefault="00A02761" w:rsidP="00A02761">
      <w:pPr>
        <w:pStyle w:val="NoSpacing"/>
        <w:rPr>
          <w:rFonts w:cs="Times New Roman"/>
          <w:szCs w:val="24"/>
        </w:rPr>
      </w:pPr>
    </w:p>
    <w:p w14:paraId="33705494" w14:textId="77777777" w:rsidR="00A02761" w:rsidRDefault="00A02761" w:rsidP="00A02761">
      <w:pPr>
        <w:pStyle w:val="NoSpacing"/>
        <w:rPr>
          <w:rFonts w:cs="Times New Roman"/>
          <w:szCs w:val="24"/>
        </w:rPr>
      </w:pPr>
    </w:p>
    <w:p w14:paraId="776974AC" w14:textId="77777777" w:rsidR="00A02761" w:rsidRDefault="00A02761" w:rsidP="00A027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</w:rPr>
        <w:t>Wysseman</w:t>
      </w:r>
      <w:proofErr w:type="spellEnd"/>
      <w:r>
        <w:rPr>
          <w:rFonts w:cs="Times New Roman"/>
          <w:szCs w:val="24"/>
        </w:rPr>
        <w:t xml:space="preserve"> of Woodstock,</w:t>
      </w:r>
    </w:p>
    <w:p w14:paraId="23ADF28E" w14:textId="77777777" w:rsidR="00A02761" w:rsidRDefault="00A02761" w:rsidP="00A027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Oxfordshire</w:t>
      </w:r>
      <w:proofErr w:type="spellEnd"/>
      <w:r>
        <w:rPr>
          <w:rFonts w:cs="Times New Roman"/>
          <w:szCs w:val="24"/>
        </w:rPr>
        <w:t>(q.v.).</w:t>
      </w:r>
    </w:p>
    <w:p w14:paraId="633F0607" w14:textId="77777777" w:rsidR="00A02761" w:rsidRDefault="00A02761" w:rsidP="00A027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3D72F96" w14:textId="77777777" w:rsidR="00A02761" w:rsidRDefault="00A02761" w:rsidP="00A02761">
      <w:pPr>
        <w:pStyle w:val="NoSpacing"/>
        <w:rPr>
          <w:rFonts w:cs="Times New Roman"/>
          <w:szCs w:val="24"/>
        </w:rPr>
      </w:pPr>
    </w:p>
    <w:p w14:paraId="71493653" w14:textId="77777777" w:rsidR="00A02761" w:rsidRDefault="00A02761" w:rsidP="00A02761">
      <w:pPr>
        <w:pStyle w:val="NoSpacing"/>
        <w:rPr>
          <w:rFonts w:cs="Times New Roman"/>
          <w:szCs w:val="24"/>
        </w:rPr>
      </w:pPr>
    </w:p>
    <w:p w14:paraId="20B60E22" w14:textId="77777777" w:rsidR="00A02761" w:rsidRDefault="00A02761" w:rsidP="00A027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January 2023</w:t>
      </w:r>
    </w:p>
    <w:p w14:paraId="04410F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A8433" w14:textId="77777777" w:rsidR="00A02761" w:rsidRDefault="00A02761" w:rsidP="009139A6">
      <w:r>
        <w:separator/>
      </w:r>
    </w:p>
  </w:endnote>
  <w:endnote w:type="continuationSeparator" w:id="0">
    <w:p w14:paraId="5589DDE8" w14:textId="77777777" w:rsidR="00A02761" w:rsidRDefault="00A027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31F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1A6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E99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6896D" w14:textId="77777777" w:rsidR="00A02761" w:rsidRDefault="00A02761" w:rsidP="009139A6">
      <w:r>
        <w:separator/>
      </w:r>
    </w:p>
  </w:footnote>
  <w:footnote w:type="continuationSeparator" w:id="0">
    <w:p w14:paraId="5F37A706" w14:textId="77777777" w:rsidR="00A02761" w:rsidRDefault="00A027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822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F15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1CC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761"/>
    <w:rsid w:val="000666E0"/>
    <w:rsid w:val="002510B7"/>
    <w:rsid w:val="005C130B"/>
    <w:rsid w:val="00826F5C"/>
    <w:rsid w:val="009139A6"/>
    <w:rsid w:val="009448BB"/>
    <w:rsid w:val="00947624"/>
    <w:rsid w:val="00A02761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B0F49"/>
  <w15:chartTrackingRefBased/>
  <w15:docId w15:val="{4333E1A3-9F31-4506-8EA7-65F48F1BF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027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2023-03-02T22:15:00Z</dcterms:created>
  <dcterms:modified xsi:type="dcterms:W3CDTF">2023-03-02T22:15:00Z</dcterms:modified>
</cp:coreProperties>
</file>